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ED10E" w14:textId="1463C814" w:rsidR="0078544A" w:rsidRDefault="0078544A" w:rsidP="007854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</w:t>
      </w:r>
      <w:r w:rsidR="00D60EF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Pr="009F4871">
          <w:t xml:space="preserve"> </w:t>
        </w:r>
        <w:r w:rsidR="00376B08" w:rsidRPr="00376B08">
          <w:rPr>
            <w:b/>
            <w:i/>
            <w:noProof/>
            <w:sz w:val="28"/>
          </w:rPr>
          <w:t>R5-253946</w:t>
        </w:r>
        <w:r w:rsidRPr="00707DF0">
          <w:rPr>
            <w:b/>
            <w:i/>
            <w:noProof/>
            <w:sz w:val="28"/>
          </w:rPr>
          <w:t xml:space="preserve"> </w:t>
        </w:r>
      </w:fldSimple>
    </w:p>
    <w:p w14:paraId="4BD5D325" w14:textId="37BDA482" w:rsidR="00E61721" w:rsidRPr="0022434D" w:rsidRDefault="00D60EFA" w:rsidP="0078544A">
      <w:pPr>
        <w:pStyle w:val="CRCoverPage"/>
        <w:outlineLvl w:val="0"/>
        <w:rPr>
          <w:b/>
          <w:noProof/>
          <w:sz w:val="24"/>
        </w:rPr>
      </w:pPr>
      <w:r w:rsidRPr="005C49CA">
        <w:rPr>
          <w:b/>
          <w:noProof/>
          <w:sz w:val="24"/>
        </w:rPr>
        <w:t>Bengaluru, India</w:t>
      </w:r>
      <w:r w:rsidRPr="0000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6E3001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29th</w:t>
      </w:r>
      <w:r w:rsidRPr="006E30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E3001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6F881858" w:rsidR="00E61721" w:rsidRDefault="00C13194" w:rsidP="00A01772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376B08">
              <w:t>Rel-19 BCS4 and 5 combos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74627F93" w:rsidR="00E61721" w:rsidRDefault="0037335E" w:rsidP="0078544A">
            <w:pPr>
              <w:pStyle w:val="CRCoverPage"/>
              <w:spacing w:after="0"/>
              <w:ind w:left="100"/>
            </w:pPr>
            <w:r>
              <w:t>0</w:t>
            </w:r>
            <w:r w:rsidR="005A1918">
              <w:t>8</w:t>
            </w:r>
            <w:r>
              <w:t>-0</w:t>
            </w:r>
            <w:r w:rsidR="00D60EFA">
              <w:t>9</w:t>
            </w:r>
            <w:r w:rsidR="00263FC9">
              <w:t>-202</w:t>
            </w:r>
            <w:r w:rsidR="00AC7BAD">
              <w:t>5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20EF3772" w:rsidR="00E61721" w:rsidRDefault="00D60E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54D8EC54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13B82A6A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6001CB2C" w:rsidR="00E61721" w:rsidRDefault="008B06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6D27320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610DE56B" w:rsidR="00E61721" w:rsidRDefault="00376B0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4DEE564E" w:rsidR="00E61721" w:rsidRPr="00263FC9" w:rsidRDefault="0011401C" w:rsidP="006F1829">
            <w:pPr>
              <w:pStyle w:val="CRCoverPage"/>
              <w:spacing w:after="0"/>
              <w:rPr>
                <w:sz w:val="16"/>
                <w:szCs w:val="16"/>
              </w:rPr>
            </w:pPr>
            <w:r>
              <w:t>Combos listed in attached excel file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CCC9C" w14:textId="77777777" w:rsidR="00053D76" w:rsidRDefault="00053D76">
      <w:pPr>
        <w:spacing w:after="0"/>
      </w:pPr>
      <w:r>
        <w:separator/>
      </w:r>
    </w:p>
  </w:endnote>
  <w:endnote w:type="continuationSeparator" w:id="0">
    <w:p w14:paraId="796AF27F" w14:textId="77777777" w:rsidR="00053D76" w:rsidRDefault="00053D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F3A4C" w14:textId="77777777" w:rsidR="00053D76" w:rsidRDefault="00053D76">
      <w:pPr>
        <w:spacing w:after="0"/>
      </w:pPr>
      <w:r>
        <w:separator/>
      </w:r>
    </w:p>
  </w:footnote>
  <w:footnote w:type="continuationSeparator" w:id="0">
    <w:p w14:paraId="795B21D0" w14:textId="77777777" w:rsidR="00053D76" w:rsidRDefault="00053D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3D76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25D6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01C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3F9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3FC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4FEB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35E"/>
    <w:rsid w:val="00373A2A"/>
    <w:rsid w:val="00376B08"/>
    <w:rsid w:val="00377314"/>
    <w:rsid w:val="00380D7A"/>
    <w:rsid w:val="0038401B"/>
    <w:rsid w:val="00384E2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B552C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2EE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0F0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1310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8A3"/>
    <w:rsid w:val="00543E6C"/>
    <w:rsid w:val="00545A21"/>
    <w:rsid w:val="0054603F"/>
    <w:rsid w:val="00546838"/>
    <w:rsid w:val="005511C4"/>
    <w:rsid w:val="005524D1"/>
    <w:rsid w:val="0055526D"/>
    <w:rsid w:val="00565087"/>
    <w:rsid w:val="00574F69"/>
    <w:rsid w:val="005803B9"/>
    <w:rsid w:val="005836AB"/>
    <w:rsid w:val="005858B9"/>
    <w:rsid w:val="005903CC"/>
    <w:rsid w:val="00590FF3"/>
    <w:rsid w:val="0059290A"/>
    <w:rsid w:val="005932EC"/>
    <w:rsid w:val="0059362F"/>
    <w:rsid w:val="00593908"/>
    <w:rsid w:val="005A0F20"/>
    <w:rsid w:val="005A1918"/>
    <w:rsid w:val="005B12EB"/>
    <w:rsid w:val="005B174E"/>
    <w:rsid w:val="005B3FB2"/>
    <w:rsid w:val="005B52DF"/>
    <w:rsid w:val="005B5C14"/>
    <w:rsid w:val="005B7B63"/>
    <w:rsid w:val="005C3DDC"/>
    <w:rsid w:val="005C506F"/>
    <w:rsid w:val="005C7963"/>
    <w:rsid w:val="005D0C9B"/>
    <w:rsid w:val="005D1F75"/>
    <w:rsid w:val="005D2E01"/>
    <w:rsid w:val="005D4908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401"/>
    <w:rsid w:val="006909F9"/>
    <w:rsid w:val="00692AEE"/>
    <w:rsid w:val="006936D0"/>
    <w:rsid w:val="00694E91"/>
    <w:rsid w:val="006A12FF"/>
    <w:rsid w:val="006A4A09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829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5D69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44A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061B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37B6F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1772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37EE"/>
    <w:rsid w:val="00AA4068"/>
    <w:rsid w:val="00AA4F59"/>
    <w:rsid w:val="00AA6181"/>
    <w:rsid w:val="00AB46D4"/>
    <w:rsid w:val="00AB5334"/>
    <w:rsid w:val="00AB69AD"/>
    <w:rsid w:val="00AC032E"/>
    <w:rsid w:val="00AC7BAD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3194"/>
    <w:rsid w:val="00C1570B"/>
    <w:rsid w:val="00C17BE3"/>
    <w:rsid w:val="00C21D37"/>
    <w:rsid w:val="00C33079"/>
    <w:rsid w:val="00C37A92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26D9D"/>
    <w:rsid w:val="00D3024A"/>
    <w:rsid w:val="00D34828"/>
    <w:rsid w:val="00D41140"/>
    <w:rsid w:val="00D4582A"/>
    <w:rsid w:val="00D46BBB"/>
    <w:rsid w:val="00D503D2"/>
    <w:rsid w:val="00D60EFA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17B8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4FF7"/>
    <w:rsid w:val="00E36665"/>
    <w:rsid w:val="00E3737A"/>
    <w:rsid w:val="00E37709"/>
    <w:rsid w:val="00E403D0"/>
    <w:rsid w:val="00E4726B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0753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sid w:val="0078544A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DB608B-CC2E-4ED8-B193-419E0740F6E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2</cp:revision>
  <cp:lastPrinted>2020-02-05T15:54:00Z</cp:lastPrinted>
  <dcterms:created xsi:type="dcterms:W3CDTF">2025-08-08T21:00:00Z</dcterms:created>
  <dcterms:modified xsi:type="dcterms:W3CDTF">2025-08-08T21:00:00Z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